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04BAE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04BAE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16505">
        <w:rPr>
          <w:rFonts w:ascii="Corbel" w:hAnsi="Corbel"/>
          <w:b/>
          <w:smallCaps/>
          <w:sz w:val="24"/>
          <w:szCs w:val="24"/>
        </w:rPr>
        <w:t xml:space="preserve"> </w:t>
      </w:r>
      <w:r w:rsidR="007B0C31">
        <w:rPr>
          <w:rFonts w:ascii="Corbel" w:hAnsi="Corbel"/>
          <w:i/>
          <w:smallCaps/>
          <w:sz w:val="24"/>
          <w:szCs w:val="24"/>
        </w:rPr>
        <w:t>202</w:t>
      </w:r>
      <w:r w:rsidR="00B84D88">
        <w:rPr>
          <w:rFonts w:ascii="Corbel" w:hAnsi="Corbel"/>
          <w:i/>
          <w:smallCaps/>
          <w:sz w:val="24"/>
          <w:szCs w:val="24"/>
        </w:rPr>
        <w:t>5</w:t>
      </w:r>
      <w:r w:rsidR="00604BAE">
        <w:rPr>
          <w:rFonts w:ascii="Corbel" w:hAnsi="Corbel"/>
          <w:i/>
          <w:smallCaps/>
          <w:sz w:val="24"/>
          <w:szCs w:val="24"/>
        </w:rPr>
        <w:t>/</w:t>
      </w:r>
      <w:r w:rsidR="007B0C31">
        <w:rPr>
          <w:rFonts w:ascii="Corbel" w:hAnsi="Corbel"/>
          <w:i/>
          <w:smallCaps/>
          <w:sz w:val="24"/>
          <w:szCs w:val="24"/>
        </w:rPr>
        <w:t>202</w:t>
      </w:r>
      <w:r w:rsidR="00B84D88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41650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D08F9">
        <w:rPr>
          <w:rFonts w:ascii="Corbel" w:hAnsi="Corbel"/>
          <w:sz w:val="20"/>
          <w:szCs w:val="20"/>
        </w:rPr>
        <w:t>202</w:t>
      </w:r>
      <w:r w:rsidR="00604BAE">
        <w:rPr>
          <w:rFonts w:ascii="Corbel" w:hAnsi="Corbel"/>
          <w:sz w:val="20"/>
          <w:szCs w:val="20"/>
        </w:rPr>
        <w:t>6/</w:t>
      </w:r>
      <w:r w:rsidR="007D08F9">
        <w:rPr>
          <w:rFonts w:ascii="Corbel" w:hAnsi="Corbel"/>
          <w:sz w:val="20"/>
          <w:szCs w:val="20"/>
        </w:rPr>
        <w:t>202</w:t>
      </w:r>
      <w:r w:rsidR="00604BAE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Edukacja na odległość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53864" w:rsidRDefault="0085747A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5386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7087" w:type="dxa"/>
            <w:vAlign w:val="center"/>
          </w:tcPr>
          <w:p w:rsidR="0085747A" w:rsidRPr="00253864" w:rsidRDefault="00604BAE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253864" w:rsidRDefault="00604BAE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 xml:space="preserve">Pedagogika, sp. </w:t>
            </w:r>
            <w:r w:rsidR="00EA4FA6">
              <w:rPr>
                <w:rFonts w:ascii="Corbel" w:hAnsi="Corbel"/>
                <w:sz w:val="24"/>
                <w:szCs w:val="24"/>
              </w:rPr>
              <w:t>pedagogika medialna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83175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3175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83175" w:rsidRDefault="009756D2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3175">
              <w:rPr>
                <w:rFonts w:ascii="Corbel" w:hAnsi="Corbel"/>
                <w:sz w:val="24"/>
                <w:szCs w:val="24"/>
              </w:rPr>
              <w:t>Stacjonarn</w:t>
            </w:r>
            <w:r w:rsidR="007C1855" w:rsidRPr="00C83175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53864" w:rsidRPr="00C83175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3175">
              <w:rPr>
                <w:rFonts w:ascii="Corbel" w:hAnsi="Corbel"/>
                <w:sz w:val="24"/>
                <w:szCs w:val="24"/>
              </w:rPr>
              <w:t>Rok II semestr 3,4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53864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Przedmiot kształcenia specjalnościowego</w:t>
            </w:r>
          </w:p>
        </w:tc>
      </w:tr>
      <w:tr w:rsidR="00253864" w:rsidRPr="009C54AE" w:rsidTr="00253864">
        <w:trPr>
          <w:trHeight w:val="437"/>
        </w:trPr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53864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53864" w:rsidRPr="00253864" w:rsidRDefault="00EA169C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Piotr Karaś</w:t>
            </w:r>
          </w:p>
        </w:tc>
      </w:tr>
      <w:tr w:rsidR="00253864" w:rsidRPr="009C54AE" w:rsidTr="00B819C8">
        <w:tc>
          <w:tcPr>
            <w:tcW w:w="2694" w:type="dxa"/>
            <w:vAlign w:val="center"/>
          </w:tcPr>
          <w:p w:rsidR="00253864" w:rsidRPr="009C54AE" w:rsidRDefault="00253864" w:rsidP="002538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53864" w:rsidRPr="00253864" w:rsidRDefault="00253864" w:rsidP="002538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1650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91013" w:rsidP="00B91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64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43E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91013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13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Pr="009C54AE" w:rsidRDefault="00B910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13" w:rsidRDefault="006849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5386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25386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61116" w:rsidRDefault="00E22FBC" w:rsidP="008E32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8E3225">
        <w:rPr>
          <w:rFonts w:ascii="Corbel" w:hAnsi="Corbel"/>
          <w:b w:val="0"/>
          <w:smallCaps w:val="0"/>
          <w:szCs w:val="24"/>
        </w:rPr>
        <w:t xml:space="preserve"> - </w:t>
      </w:r>
    </w:p>
    <w:p w:rsidR="00B91013" w:rsidRPr="00461116" w:rsidRDefault="00E22FBC" w:rsidP="008E32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61116">
        <w:rPr>
          <w:rFonts w:ascii="Corbel" w:hAnsi="Corbel"/>
          <w:b w:val="0"/>
          <w:smallCaps w:val="0"/>
          <w:szCs w:val="24"/>
        </w:rPr>
        <w:t>egzamin</w:t>
      </w:r>
      <w:r w:rsidRPr="00461116">
        <w:rPr>
          <w:rFonts w:ascii="Corbel" w:hAnsi="Corbel"/>
          <w:b w:val="0"/>
          <w:smallCaps w:val="0"/>
          <w:strike/>
          <w:szCs w:val="24"/>
        </w:rPr>
        <w:t>,</w:t>
      </w:r>
      <w:r w:rsidR="00416505">
        <w:rPr>
          <w:rFonts w:ascii="Corbel" w:hAnsi="Corbel"/>
          <w:b w:val="0"/>
          <w:smallCaps w:val="0"/>
          <w:strike/>
          <w:szCs w:val="24"/>
        </w:rPr>
        <w:t xml:space="preserve"> </w:t>
      </w:r>
      <w:r w:rsidRPr="00461116"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:rsidR="008E3225" w:rsidRDefault="008E3225" w:rsidP="008E32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604BAE" w:rsidRDefault="00064767" w:rsidP="0006476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</w:rPr>
              <w:t>Podstawowe umiejętności w zakresie wykorzystania zasobów internetowych. Elementarne umiejętności pracy w aplikacjach typu CMS.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064767" w:rsidRDefault="0006476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064767" w:rsidRPr="009C54AE" w:rsidTr="00064767">
        <w:tc>
          <w:tcPr>
            <w:tcW w:w="851" w:type="dxa"/>
          </w:tcPr>
          <w:p w:rsidR="00064767" w:rsidRPr="008B3FB1" w:rsidRDefault="00064767" w:rsidP="00064767">
            <w:r w:rsidRPr="008B3FB1">
              <w:t xml:space="preserve">C1 </w:t>
            </w:r>
          </w:p>
        </w:tc>
        <w:tc>
          <w:tcPr>
            <w:tcW w:w="8819" w:type="dxa"/>
            <w:vAlign w:val="center"/>
          </w:tcPr>
          <w:p w:rsidR="00064767" w:rsidRPr="00EA169C" w:rsidRDefault="003226B2" w:rsidP="00064767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>W</w:t>
            </w:r>
            <w:r w:rsidR="00064767" w:rsidRPr="00EA169C">
              <w:rPr>
                <w:rFonts w:ascii="Corbel" w:hAnsi="Corbel" w:cstheme="minorHAnsi"/>
                <w:b w:val="0"/>
                <w:sz w:val="24"/>
              </w:rPr>
              <w:t>yposażenie studentów w umiejętności i kompetencje z </w:t>
            </w:r>
            <w:r w:rsidR="006648B8" w:rsidRPr="00EA169C">
              <w:rPr>
                <w:rFonts w:ascii="Corbel" w:hAnsi="Corbel" w:cstheme="minorHAnsi"/>
                <w:b w:val="0"/>
                <w:sz w:val="24"/>
              </w:rPr>
              <w:t>zakresu edukacji</w:t>
            </w:r>
            <w:r w:rsidR="00064767" w:rsidRPr="00EA169C">
              <w:rPr>
                <w:rFonts w:ascii="Corbel" w:hAnsi="Corbel" w:cstheme="minorHAnsi"/>
                <w:b w:val="0"/>
                <w:sz w:val="24"/>
              </w:rPr>
              <w:t xml:space="preserve"> na odległość.</w:t>
            </w:r>
          </w:p>
        </w:tc>
      </w:tr>
      <w:tr w:rsidR="00064767" w:rsidRPr="009C54AE" w:rsidTr="00064767">
        <w:tc>
          <w:tcPr>
            <w:tcW w:w="851" w:type="dxa"/>
          </w:tcPr>
          <w:p w:rsidR="00064767" w:rsidRPr="008B3FB1" w:rsidRDefault="00064767" w:rsidP="00064767">
            <w:r w:rsidRPr="008B3FB1">
              <w:t>C2</w:t>
            </w:r>
          </w:p>
        </w:tc>
        <w:tc>
          <w:tcPr>
            <w:tcW w:w="8819" w:type="dxa"/>
            <w:vAlign w:val="center"/>
          </w:tcPr>
          <w:p w:rsidR="00064767" w:rsidRPr="00EA169C" w:rsidRDefault="00064767" w:rsidP="00064767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>Wykorzystanie nowoczesnych technologii informacyjnych w celu elektronizacji materiałów dydaktycznych.</w:t>
            </w:r>
          </w:p>
        </w:tc>
      </w:tr>
      <w:tr w:rsidR="00064767" w:rsidRPr="009C54AE" w:rsidTr="00064767">
        <w:tc>
          <w:tcPr>
            <w:tcW w:w="851" w:type="dxa"/>
          </w:tcPr>
          <w:p w:rsidR="00064767" w:rsidRPr="008B3FB1" w:rsidRDefault="00064767" w:rsidP="00064767">
            <w:r w:rsidRPr="008B3FB1">
              <w:t>C3</w:t>
            </w:r>
          </w:p>
        </w:tc>
        <w:tc>
          <w:tcPr>
            <w:tcW w:w="8819" w:type="dxa"/>
            <w:vAlign w:val="center"/>
          </w:tcPr>
          <w:p w:rsidR="00064767" w:rsidRPr="00EA169C" w:rsidRDefault="00064767" w:rsidP="006648B8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 xml:space="preserve">Zaprojektowanie i wykonanie kursu na platformie Moodle usytuowanej na serwerze </w:t>
            </w:r>
            <w:r w:rsidR="006D4C30" w:rsidRPr="00EA169C">
              <w:rPr>
                <w:rFonts w:ascii="Corbel" w:hAnsi="Corbel" w:cstheme="minorHAnsi"/>
                <w:b w:val="0"/>
                <w:sz w:val="24"/>
              </w:rPr>
              <w:t>Katedry Badań Szkoły i Społeczeństwa Zmediatyzowanego</w:t>
            </w:r>
            <w:r w:rsidRPr="00EA169C">
              <w:rPr>
                <w:rFonts w:ascii="Corbel" w:hAnsi="Corbel" w:cstheme="minorHAnsi"/>
                <w:b w:val="0"/>
                <w:sz w:val="24"/>
              </w:rPr>
              <w:t>, przeprowadzenie procesu dydaktycznego.</w:t>
            </w:r>
          </w:p>
        </w:tc>
      </w:tr>
      <w:tr w:rsidR="00064767" w:rsidRPr="009C54AE" w:rsidTr="00064767">
        <w:tc>
          <w:tcPr>
            <w:tcW w:w="851" w:type="dxa"/>
          </w:tcPr>
          <w:p w:rsidR="00064767" w:rsidRDefault="00064767" w:rsidP="00064767">
            <w:r w:rsidRPr="008B3FB1">
              <w:t>C4</w:t>
            </w:r>
          </w:p>
        </w:tc>
        <w:tc>
          <w:tcPr>
            <w:tcW w:w="8819" w:type="dxa"/>
            <w:vAlign w:val="center"/>
          </w:tcPr>
          <w:p w:rsidR="00064767" w:rsidRPr="00EA169C" w:rsidRDefault="00205DF2" w:rsidP="00064767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</w:rPr>
            </w:pPr>
            <w:r w:rsidRPr="00EA169C">
              <w:rPr>
                <w:rFonts w:ascii="Corbel" w:hAnsi="Corbel" w:cstheme="minorHAnsi"/>
                <w:b w:val="0"/>
                <w:sz w:val="24"/>
              </w:rPr>
              <w:t xml:space="preserve">Doskonalenie umiejętności </w:t>
            </w:r>
            <w:r w:rsidR="00064767" w:rsidRPr="00EA169C">
              <w:rPr>
                <w:rFonts w:ascii="Corbel" w:hAnsi="Corbel" w:cstheme="minorHAnsi"/>
                <w:b w:val="0"/>
                <w:sz w:val="24"/>
              </w:rPr>
              <w:t>w zakresie określenia roli i kompetencji nauczycieli w edukacji zdalnej.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746660" w:rsidRPr="009C54AE" w:rsidRDefault="0085747A" w:rsidP="00660B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717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powiązania edukacji na odległość z efektywnością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 xml:space="preserve"> nauczania</w:t>
            </w:r>
          </w:p>
        </w:tc>
        <w:tc>
          <w:tcPr>
            <w:tcW w:w="1873" w:type="dxa"/>
          </w:tcPr>
          <w:p w:rsidR="0085747A" w:rsidRPr="009C54AE" w:rsidRDefault="00B57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54126A" w:rsidP="00D97E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postępy edukacyjne</w:t>
            </w:r>
            <w:r w:rsidR="00D97EC2">
              <w:rPr>
                <w:rFonts w:ascii="Corbel" w:hAnsi="Corbel"/>
                <w:b w:val="0"/>
                <w:smallCaps w:val="0"/>
                <w:szCs w:val="24"/>
              </w:rPr>
              <w:t xml:space="preserve">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efektywność</w:t>
            </w:r>
            <w:r w:rsidR="00D97EC2">
              <w:rPr>
                <w:rFonts w:ascii="Corbel" w:hAnsi="Corbel"/>
                <w:b w:val="0"/>
                <w:smallCaps w:val="0"/>
                <w:szCs w:val="24"/>
              </w:rPr>
              <w:t xml:space="preserve"> zajęć zdalnych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wykorzystując funkcjonalność platformy edukacyjnej</w:t>
            </w:r>
          </w:p>
        </w:tc>
        <w:tc>
          <w:tcPr>
            <w:tcW w:w="1873" w:type="dxa"/>
          </w:tcPr>
          <w:p w:rsidR="0085747A" w:rsidRPr="009C54AE" w:rsidRDefault="00B57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C2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role uczestników występujących w procesie edukacji na odległość</w:t>
            </w:r>
          </w:p>
        </w:tc>
        <w:tc>
          <w:tcPr>
            <w:tcW w:w="1873" w:type="dxa"/>
          </w:tcPr>
          <w:p w:rsidR="0085747A" w:rsidRPr="009C54AE" w:rsidRDefault="00B57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57B73" w:rsidRPr="009C54AE" w:rsidTr="005E6E85">
        <w:tc>
          <w:tcPr>
            <w:tcW w:w="1701" w:type="dxa"/>
          </w:tcPr>
          <w:p w:rsidR="00B57B73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57B73" w:rsidRPr="009C54AE" w:rsidRDefault="00D97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Zaproponuje i</w:t>
            </w:r>
            <w:r w:rsidR="00146811">
              <w:rPr>
                <w:rFonts w:ascii="Corbel" w:hAnsi="Corbel"/>
                <w:b w:val="0"/>
                <w:smallCaps w:val="0"/>
                <w:szCs w:val="24"/>
              </w:rPr>
              <w:t xml:space="preserve"> zaplanuje 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 xml:space="preserve">sposoby motywacji </w:t>
            </w:r>
            <w:r w:rsidR="00146811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54126A">
              <w:rPr>
                <w:rFonts w:ascii="Corbel" w:hAnsi="Corbel"/>
                <w:b w:val="0"/>
                <w:smallCaps w:val="0"/>
                <w:szCs w:val="24"/>
              </w:rPr>
              <w:t>zajęć realizowanych z wykorzystaniem edukacji na odległość</w:t>
            </w:r>
          </w:p>
        </w:tc>
        <w:tc>
          <w:tcPr>
            <w:tcW w:w="1873" w:type="dxa"/>
          </w:tcPr>
          <w:p w:rsidR="00B57B73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81B90" w:rsidRPr="009C54AE" w:rsidRDefault="001468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i wykona kurs z zastosowaniem platformy e-learningowej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81B90" w:rsidRPr="009C54AE" w:rsidRDefault="001468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ewaluację zajęć i dokona zmian w kursie e-learningowym na podstawie otrzymanych danych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81B90" w:rsidRPr="009C54AE" w:rsidRDefault="00E42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konieczność</w:t>
            </w:r>
            <w:r w:rsidR="00631CD7" w:rsidRPr="00631CD7">
              <w:rPr>
                <w:rFonts w:ascii="Corbel" w:hAnsi="Corbel"/>
                <w:b w:val="0"/>
                <w:smallCaps w:val="0"/>
                <w:szCs w:val="24"/>
              </w:rPr>
              <w:t xml:space="preserve"> zachowań profesjonalnych, etycznych, w związku z prowadzeniem działalności pedagogicznej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81B90" w:rsidRPr="009C54AE" w:rsidTr="005E6E85">
        <w:tc>
          <w:tcPr>
            <w:tcW w:w="1701" w:type="dxa"/>
          </w:tcPr>
          <w:p w:rsidR="00E81B90" w:rsidRPr="009C54AE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E81B90" w:rsidRPr="009C54AE" w:rsidRDefault="00E42D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</w:t>
            </w:r>
            <w:r w:rsidR="004F501A">
              <w:rPr>
                <w:rFonts w:ascii="Corbel" w:hAnsi="Corbel"/>
                <w:b w:val="0"/>
                <w:smallCaps w:val="0"/>
                <w:szCs w:val="24"/>
              </w:rPr>
              <w:t xml:space="preserve"> potrzebę poszerzania wiedzy pedagogicznej w kontekście edukacji na odległość wykorzystaniem nowoczesnych technologii</w:t>
            </w:r>
          </w:p>
        </w:tc>
        <w:tc>
          <w:tcPr>
            <w:tcW w:w="1873" w:type="dxa"/>
          </w:tcPr>
          <w:p w:rsidR="00E81B90" w:rsidRPr="00636EEF" w:rsidRDefault="00E81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6EE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8D0482">
      <w:pPr>
        <w:pStyle w:val="Akapitzlist"/>
        <w:keepNext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8D0482">
      <w:pPr>
        <w:pStyle w:val="Akapitzlist"/>
        <w:keepNext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8D0482">
      <w:pPr>
        <w:pStyle w:val="Akapitzlist"/>
        <w:keepNext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8D0482">
            <w:pPr>
              <w:pStyle w:val="Akapitzlist"/>
              <w:keepNext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keepNext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Określenie zasadniczych różnic pomiędzy nauczaniem na odległość a nauczaniem metodą tradycyjną.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Określenie różnic pomiędzy nauczaniem na odległość a e-learningiem.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Organizacja zajęć zdalnych.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Zasady tworzenia kursów. Jakość w edukacji zdalnej. 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Nowoczesne technologie w kształceniu na odległość – platformy zamknięte, otwarte, narzędzia zewnętrzne do elektronizacji materiałów.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Kursy zgodne ze standard kształcenia na odległość (SCORM)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Zasady projektowania i jakość kursów e-learning. Model ADDIE, </w:t>
            </w:r>
          </w:p>
        </w:tc>
      </w:tr>
      <w:tr w:rsidR="00E71364" w:rsidRPr="009C54AE" w:rsidTr="00923D7D">
        <w:tc>
          <w:tcPr>
            <w:tcW w:w="9639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Motywacja w kształceniu zdalnym, model Gilly Salmon, 3J,. Model agregowany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136E83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4F501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Konstruowanie kursów w</w:t>
            </w:r>
            <w:r w:rsidR="001056D1" w:rsidRPr="00604BAE">
              <w:rPr>
                <w:sz w:val="24"/>
                <w:szCs w:val="24"/>
              </w:rPr>
              <w:t xml:space="preserve"> oparciu o platformę Moodle</w:t>
            </w:r>
            <w:r w:rsidRPr="00604BAE">
              <w:rPr>
                <w:sz w:val="24"/>
                <w:szCs w:val="24"/>
              </w:rPr>
              <w:t xml:space="preserve">. </w:t>
            </w:r>
          </w:p>
        </w:tc>
      </w:tr>
      <w:tr w:rsidR="00E71364" w:rsidRPr="009C54AE" w:rsidTr="004F501A">
        <w:tc>
          <w:tcPr>
            <w:tcW w:w="9520" w:type="dxa"/>
          </w:tcPr>
          <w:p w:rsidR="00E71364" w:rsidRPr="00604BAE" w:rsidRDefault="00E71364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Zasoby i aktywności na platformie Moodle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Wykorzystanie dodatkowych pluginów</w:t>
            </w:r>
            <w:r w:rsidR="007D22B0" w:rsidRPr="00604BAE">
              <w:rPr>
                <w:sz w:val="24"/>
                <w:szCs w:val="24"/>
              </w:rPr>
              <w:t xml:space="preserve">, </w:t>
            </w:r>
            <w:r w:rsidR="007D22B0" w:rsidRPr="00604BAE">
              <w:rPr>
                <w:i/>
                <w:sz w:val="24"/>
                <w:szCs w:val="24"/>
              </w:rPr>
              <w:t>frekwencja,  questionnaire</w:t>
            </w:r>
            <w:r w:rsidRPr="00604BAE">
              <w:rPr>
                <w:sz w:val="24"/>
                <w:szCs w:val="24"/>
              </w:rPr>
              <w:t>oraz programów Hot Potatoes 6.0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Rodzaje i rola komunikacji w kształceniu na odległość</w:t>
            </w:r>
            <w:r w:rsidR="007D22B0" w:rsidRPr="00604BAE">
              <w:rPr>
                <w:i/>
                <w:sz w:val="24"/>
                <w:szCs w:val="24"/>
              </w:rPr>
              <w:t xml:space="preserve">czat, forum, </w:t>
            </w:r>
            <w:r w:rsidR="002D373D" w:rsidRPr="00604BAE">
              <w:rPr>
                <w:i/>
                <w:sz w:val="24"/>
                <w:szCs w:val="24"/>
              </w:rPr>
              <w:t>widomości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 xml:space="preserve">Rola </w:t>
            </w:r>
            <w:r w:rsidR="002D373D" w:rsidRPr="00604BAE">
              <w:rPr>
                <w:sz w:val="24"/>
                <w:szCs w:val="24"/>
              </w:rPr>
              <w:t xml:space="preserve">użytkowników na platformie e-learningowej </w:t>
            </w:r>
          </w:p>
        </w:tc>
      </w:tr>
      <w:tr w:rsidR="004F501A" w:rsidRPr="009C54AE" w:rsidTr="004F501A">
        <w:tc>
          <w:tcPr>
            <w:tcW w:w="9520" w:type="dxa"/>
          </w:tcPr>
          <w:p w:rsidR="004F501A" w:rsidRPr="00604BAE" w:rsidRDefault="004F501A" w:rsidP="00604BA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604BAE">
              <w:rPr>
                <w:sz w:val="24"/>
                <w:szCs w:val="24"/>
              </w:rPr>
              <w:t>Ewaluacja w kształceniu na odległość.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777DA" w:rsidRDefault="00E777DA" w:rsidP="00E777D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 xml:space="preserve">Wykład z prezentacją </w:t>
      </w:r>
      <w:r w:rsidR="00136E83">
        <w:rPr>
          <w:rFonts w:ascii="Corbel" w:hAnsi="Corbel"/>
          <w:b w:val="0"/>
          <w:smallCaps w:val="0"/>
          <w:color w:val="000000"/>
          <w:szCs w:val="24"/>
        </w:rPr>
        <w:t>multimedialną</w:t>
      </w:r>
      <w:r>
        <w:rPr>
          <w:rFonts w:ascii="Corbel" w:hAnsi="Corbel"/>
          <w:b w:val="0"/>
          <w:smallCaps w:val="0"/>
          <w:color w:val="000000"/>
          <w:szCs w:val="24"/>
        </w:rPr>
        <w:t>.</w:t>
      </w:r>
    </w:p>
    <w:p w:rsidR="004F501A" w:rsidRPr="004F501A" w:rsidRDefault="004F501A" w:rsidP="00537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4F501A">
        <w:rPr>
          <w:rFonts w:ascii="Corbel" w:hAnsi="Corbel"/>
          <w:b w:val="0"/>
          <w:smallCaps w:val="0"/>
          <w:color w:val="000000"/>
          <w:szCs w:val="24"/>
        </w:rPr>
        <w:t>Ćwiczenia:  projekt wdrożeniowy, praktyczny, praca w grupach, metody kształcenia na odległość</w:t>
      </w:r>
    </w:p>
    <w:p w:rsidR="0085747A" w:rsidRPr="004F501A" w:rsidRDefault="0085747A" w:rsidP="004F501A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66BE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AC627F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AC627F" w:rsidRDefault="006303AC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AC627F" w:rsidRDefault="00460E4E" w:rsidP="00460E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85747A" w:rsidRPr="00AC627F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C627F" w:rsidRDefault="006303AC" w:rsidP="006303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Wykonani zadań na platformie moodle, egzamin</w:t>
            </w:r>
          </w:p>
        </w:tc>
        <w:tc>
          <w:tcPr>
            <w:tcW w:w="2126" w:type="dxa"/>
          </w:tcPr>
          <w:p w:rsidR="0085747A" w:rsidRPr="00AC627F" w:rsidRDefault="00F0568C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B910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AC627F" w:rsidRPr="00AC627F" w:rsidTr="00C05F44">
        <w:tc>
          <w:tcPr>
            <w:tcW w:w="1985" w:type="dxa"/>
          </w:tcPr>
          <w:p w:rsidR="00AC627F" w:rsidRPr="009C54AE" w:rsidRDefault="000435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AC627F" w:rsidRDefault="00B9517A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Omówienie ról na platformie moodle, egzamin</w:t>
            </w:r>
          </w:p>
        </w:tc>
        <w:tc>
          <w:tcPr>
            <w:tcW w:w="2126" w:type="dxa"/>
          </w:tcPr>
          <w:p w:rsidR="00AC627F" w:rsidRPr="00AC627F" w:rsidRDefault="00C378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B910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4351A" w:rsidRPr="00AC627F" w:rsidTr="00C05F44">
        <w:tc>
          <w:tcPr>
            <w:tcW w:w="1985" w:type="dxa"/>
          </w:tcPr>
          <w:p w:rsidR="0004351A" w:rsidRDefault="000435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4351A" w:rsidRDefault="00B91013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04351A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04351A" w:rsidRPr="00AC627F" w:rsidTr="00C05F44">
        <w:tc>
          <w:tcPr>
            <w:tcW w:w="1985" w:type="dxa"/>
          </w:tcPr>
          <w:p w:rsidR="0004351A" w:rsidRDefault="000435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4351A" w:rsidRDefault="00B91013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04351A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515F5B" w:rsidRPr="00AC627F" w:rsidTr="00C05F44">
        <w:tc>
          <w:tcPr>
            <w:tcW w:w="1985" w:type="dxa"/>
          </w:tcPr>
          <w:p w:rsidR="00515F5B" w:rsidRDefault="004653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515F5B" w:rsidRDefault="00B91013" w:rsidP="00AC6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</w:t>
            </w:r>
            <w:r w:rsidR="00B951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zadania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platformie e-learningowej</w:t>
            </w:r>
          </w:p>
        </w:tc>
        <w:tc>
          <w:tcPr>
            <w:tcW w:w="2126" w:type="dxa"/>
          </w:tcPr>
          <w:p w:rsidR="00515F5B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5345" w:rsidRPr="00AC627F" w:rsidTr="00C05F44">
        <w:tc>
          <w:tcPr>
            <w:tcW w:w="1985" w:type="dxa"/>
          </w:tcPr>
          <w:p w:rsidR="00465345" w:rsidRDefault="004653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1C3F53" w:rsidRDefault="00B91013" w:rsidP="001C3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</w:t>
            </w:r>
            <w:r w:rsidR="00B951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zadania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platformie e-learningowej</w:t>
            </w:r>
          </w:p>
        </w:tc>
        <w:tc>
          <w:tcPr>
            <w:tcW w:w="2126" w:type="dxa"/>
          </w:tcPr>
          <w:p w:rsidR="00465345" w:rsidRPr="00AC627F" w:rsidRDefault="00B91013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C3F53" w:rsidRPr="00AC627F" w:rsidTr="00C05F44">
        <w:tc>
          <w:tcPr>
            <w:tcW w:w="1985" w:type="dxa"/>
          </w:tcPr>
          <w:p w:rsidR="001C3F53" w:rsidRDefault="001C3F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1C3F53" w:rsidRDefault="00F37F8C" w:rsidP="001C3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:rsidR="001C3F53" w:rsidRPr="00AC627F" w:rsidRDefault="00F37F8C" w:rsidP="00AC6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="00B910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461116" w:rsidP="004F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4F501A" w:rsidRPr="004F501A">
              <w:rPr>
                <w:rFonts w:ascii="Corbel" w:hAnsi="Corbel"/>
                <w:sz w:val="24"/>
                <w:szCs w:val="24"/>
              </w:rPr>
              <w:t>aliczenie wykonywanych ćwiczeń, aktywność na platformie e-learning, wykonanie projektu kursu przeznacz</w:t>
            </w:r>
            <w:r w:rsidR="005152B7">
              <w:rPr>
                <w:rFonts w:ascii="Corbel" w:hAnsi="Corbel"/>
                <w:sz w:val="24"/>
                <w:szCs w:val="24"/>
              </w:rPr>
              <w:t>onego dla edukacji na odległość.</w:t>
            </w:r>
          </w:p>
          <w:p w:rsidR="0062654C" w:rsidRPr="0062654C" w:rsidRDefault="0062654C" w:rsidP="0062654C">
            <w:pPr>
              <w:pStyle w:val="NormalnyWeb"/>
              <w:rPr>
                <w:rFonts w:ascii="Corbel" w:hAnsi="Corbel"/>
                <w:color w:val="000000"/>
              </w:rPr>
            </w:pPr>
            <w:r w:rsidRPr="0062654C">
              <w:rPr>
                <w:rFonts w:ascii="Corbel" w:hAnsi="Corbel"/>
                <w:color w:val="000000"/>
              </w:rPr>
              <w:t>Uzyskanie oceny 5: Wykazanie się znajomością zasad projektowania kursów elearningowych. Wykazanie się znajomością platformy Moodle w zakresie zarządzania, wykorzystania aktywności i zasobów. Wykonanie kursu elearningowego zgodnie z założeniami Przeprowadzenie komunikacji on-line oraz off line. Zastosowanie w kursie dodatkowych komponentów wspomagających. Przeprowadzenie i dokonanie ewaluacji wykonanego kursu.</w:t>
            </w:r>
          </w:p>
          <w:p w:rsidR="0062654C" w:rsidRPr="0062654C" w:rsidRDefault="0062654C" w:rsidP="0062654C">
            <w:pPr>
              <w:pStyle w:val="NormalnyWeb"/>
              <w:rPr>
                <w:rFonts w:ascii="Corbel" w:hAnsi="Corbel"/>
                <w:color w:val="000000"/>
              </w:rPr>
            </w:pPr>
            <w:r w:rsidRPr="0062654C">
              <w:rPr>
                <w:rFonts w:ascii="Corbel" w:hAnsi="Corbel"/>
                <w:color w:val="000000"/>
              </w:rPr>
              <w:t>Uzyskanie oceny 4: Wykazanie się znajomością zasad projektowania kursów elearningowych. Wykazanie się znajomością platformy Moodle w zakresie zarządzania, wykorzystania aktywności i zasobów. Zastosowanie w kursie dodatkowych komponentów wspomagających.</w:t>
            </w:r>
          </w:p>
          <w:p w:rsidR="0062654C" w:rsidRPr="0062654C" w:rsidRDefault="0062654C" w:rsidP="0062654C">
            <w:pPr>
              <w:pStyle w:val="NormalnyWeb"/>
              <w:rPr>
                <w:rFonts w:ascii="Corbel" w:hAnsi="Corbel"/>
                <w:color w:val="000000"/>
              </w:rPr>
            </w:pPr>
            <w:r w:rsidRPr="0062654C">
              <w:rPr>
                <w:rFonts w:ascii="Corbel" w:hAnsi="Corbel"/>
                <w:color w:val="000000"/>
              </w:rPr>
              <w:t>Uzyskanie oceny 3: Wykonanie kursu elearningowego zgodnie z założeniami. Przeprowadzenie zajęć zdalnych w oparciu o utworzony kurs.</w:t>
            </w:r>
          </w:p>
          <w:p w:rsidR="005152B7" w:rsidRPr="0062654C" w:rsidRDefault="0062654C" w:rsidP="0062654C">
            <w:pPr>
              <w:pStyle w:val="NormalnyWeb"/>
              <w:rPr>
                <w:color w:val="000000"/>
                <w:sz w:val="27"/>
                <w:szCs w:val="27"/>
              </w:rPr>
            </w:pPr>
            <w:r w:rsidRPr="0062654C">
              <w:rPr>
                <w:rFonts w:ascii="Corbel" w:hAnsi="Corbel"/>
                <w:color w:val="000000"/>
              </w:rPr>
              <w:t>Uzyskanie oceny 2: Brak ukończenia projektu, brak znajomości zasad tworzenia zajęć w oparciu o platformy e</w:t>
            </w:r>
            <w:r>
              <w:rPr>
                <w:rFonts w:ascii="Corbel" w:hAnsi="Corbel"/>
                <w:color w:val="000000"/>
              </w:rPr>
              <w:t>-</w:t>
            </w:r>
            <w:r w:rsidRPr="0062654C">
              <w:rPr>
                <w:rFonts w:ascii="Corbel" w:hAnsi="Corbel"/>
                <w:color w:val="000000"/>
              </w:rPr>
              <w:t>learningowe</w:t>
            </w:r>
            <w:r>
              <w:rPr>
                <w:rFonts w:ascii="Corbel" w:hAnsi="Corbel"/>
                <w:color w:val="000000"/>
              </w:rPr>
              <w:t>.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3685"/>
      </w:tblGrid>
      <w:tr w:rsidR="0085747A" w:rsidRPr="009C54AE" w:rsidTr="00214AD9">
        <w:tc>
          <w:tcPr>
            <w:tcW w:w="5954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685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214AD9">
        <w:tc>
          <w:tcPr>
            <w:tcW w:w="5954" w:type="dxa"/>
          </w:tcPr>
          <w:p w:rsidR="0085747A" w:rsidRPr="009C54AE" w:rsidRDefault="00C61DC5" w:rsidP="00522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205A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685" w:type="dxa"/>
          </w:tcPr>
          <w:p w:rsidR="0085747A" w:rsidRPr="009C54AE" w:rsidRDefault="00460E4E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762251">
        <w:tc>
          <w:tcPr>
            <w:tcW w:w="5954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310F1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614F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310F1"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:rsidR="00BB7788" w:rsidRPr="009C54AE" w:rsidRDefault="00614F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e</w:t>
            </w:r>
            <w:r w:rsidR="00BB7788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3685" w:type="dxa"/>
            <w:vAlign w:val="center"/>
          </w:tcPr>
          <w:p w:rsidR="00BB7788" w:rsidRDefault="00BB7788" w:rsidP="007622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E53074" w:rsidP="007622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B7788" w:rsidRPr="009C54AE" w:rsidRDefault="00BB7788" w:rsidP="007622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214AD9">
        <w:tc>
          <w:tcPr>
            <w:tcW w:w="5954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14FB9">
              <w:rPr>
                <w:rFonts w:ascii="Corbel" w:hAnsi="Corbel"/>
                <w:sz w:val="24"/>
                <w:szCs w:val="24"/>
              </w:rPr>
              <w:t>:</w:t>
            </w:r>
          </w:p>
          <w:p w:rsidR="00D333C1" w:rsidRDefault="00614FB9" w:rsidP="00D33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333C1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D333C1" w:rsidRDefault="00614FB9" w:rsidP="00D33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D333C1">
              <w:rPr>
                <w:rFonts w:ascii="Corbel" w:hAnsi="Corbel"/>
                <w:sz w:val="24"/>
                <w:szCs w:val="24"/>
              </w:rPr>
              <w:t xml:space="preserve">rzygotowanie projektu </w:t>
            </w:r>
          </w:p>
          <w:p w:rsidR="00C61DC5" w:rsidRPr="009C54AE" w:rsidRDefault="00614FB9" w:rsidP="00D33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a</w:t>
            </w:r>
            <w:r w:rsidR="00D333C1">
              <w:rPr>
                <w:rFonts w:ascii="Corbel" w:hAnsi="Corbel"/>
                <w:sz w:val="24"/>
                <w:szCs w:val="24"/>
              </w:rPr>
              <w:t xml:space="preserve">ktywność na platformie e-learningowej </w:t>
            </w:r>
          </w:p>
        </w:tc>
        <w:tc>
          <w:tcPr>
            <w:tcW w:w="3685" w:type="dxa"/>
          </w:tcPr>
          <w:p w:rsidR="00D333C1" w:rsidRDefault="00D333C1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79088A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91013" w:rsidRDefault="0079088A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5544D">
              <w:rPr>
                <w:rFonts w:ascii="Corbel" w:hAnsi="Corbel"/>
                <w:sz w:val="24"/>
                <w:szCs w:val="24"/>
              </w:rPr>
              <w:t>8</w:t>
            </w:r>
          </w:p>
          <w:p w:rsidR="00B91013" w:rsidRPr="009C54AE" w:rsidRDefault="0079088A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9101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30AA9" w:rsidRPr="009C54AE" w:rsidTr="00214AD9">
        <w:tc>
          <w:tcPr>
            <w:tcW w:w="5954" w:type="dxa"/>
          </w:tcPr>
          <w:p w:rsidR="00730AA9" w:rsidRPr="009C54AE" w:rsidRDefault="00730A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literaturą</w:t>
            </w:r>
          </w:p>
        </w:tc>
        <w:tc>
          <w:tcPr>
            <w:tcW w:w="3685" w:type="dxa"/>
          </w:tcPr>
          <w:p w:rsidR="00730AA9" w:rsidRDefault="00B205A6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214AD9">
        <w:tc>
          <w:tcPr>
            <w:tcW w:w="5954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685" w:type="dxa"/>
          </w:tcPr>
          <w:p w:rsidR="0085747A" w:rsidRPr="009C54AE" w:rsidRDefault="003310F1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088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214AD9">
        <w:tc>
          <w:tcPr>
            <w:tcW w:w="5954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685" w:type="dxa"/>
          </w:tcPr>
          <w:p w:rsidR="0085747A" w:rsidRPr="009C54AE" w:rsidRDefault="003A240C" w:rsidP="00214A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604B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3924AC" w:rsidRPr="00604BAE" w:rsidRDefault="006633AA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Brzózka P., </w:t>
            </w:r>
            <w:r w:rsidR="003924AC"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 Moodle dla nauczycieli i trenerów. Zaplanuj, stwórz i rozwijaj platformę e-learnigową, </w:t>
            </w: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II,  </w:t>
            </w:r>
            <w:r w:rsidR="003924AC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Helion </w:t>
            </w: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Gliwice </w:t>
            </w:r>
            <w:r w:rsidR="003924AC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2016 </w:t>
            </w:r>
          </w:p>
          <w:p w:rsidR="00816139" w:rsidRPr="00604BAE" w:rsidRDefault="00816139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Susfał M.</w:t>
            </w:r>
            <w:r w:rsidR="001107F3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Moodle. Doceń e-learning z platformą Moodle!. Helion</w:t>
            </w:r>
            <w:r w:rsidR="009607A1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Gli</w:t>
            </w:r>
            <w:r w:rsidR="004137F6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</w:t>
            </w:r>
            <w:r w:rsidR="009607A1" w:rsidRPr="00604B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ice 2013.</w:t>
            </w:r>
          </w:p>
          <w:p w:rsidR="00D95576" w:rsidRPr="00604BAE" w:rsidRDefault="006633AA" w:rsidP="00D95576">
            <w:pPr>
              <w:pStyle w:val="wysuniecie"/>
              <w:ind w:left="339" w:hanging="339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>Zieliński Z., E-learning w edukacji. Jak stworzyć multimedialną iw pełni interaktywną treść dydaktyczną, Helion Gliwice 2012</w:t>
            </w:r>
          </w:p>
          <w:p w:rsidR="00D95576" w:rsidRPr="00604BAE" w:rsidRDefault="00D95576" w:rsidP="00D95576">
            <w:pPr>
              <w:pStyle w:val="wysuniecie"/>
              <w:ind w:left="339" w:hanging="339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>Penkowska G., Meandry e-learningu. Wyd. Difin SA, Warszawa 2010.</w:t>
            </w:r>
          </w:p>
          <w:p w:rsidR="006633AA" w:rsidRPr="00604BAE" w:rsidRDefault="006633AA" w:rsidP="00FF7F6B">
            <w:pPr>
              <w:pStyle w:val="wysuniecie"/>
              <w:ind w:left="339" w:hanging="339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604B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E2910" w:rsidRPr="00604BAE" w:rsidRDefault="006E2910" w:rsidP="004137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>Smyrnova-Trybulska E., Technologie informacyjno-komunikacyjne i E-learning we współczesnej edukacji, Wydawnictwo Uniwersytetu Śląskiego, Katowice 2018.</w:t>
            </w:r>
          </w:p>
          <w:p w:rsidR="003924AC" w:rsidRPr="00604BAE" w:rsidRDefault="003924AC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>Hyla M., Przewodnik po e-learningu, szkolenia, ABC a Wolters Kluwer business wyd. III, Kraków 2009.</w:t>
            </w:r>
          </w:p>
          <w:p w:rsidR="00D95576" w:rsidRPr="00604BAE" w:rsidRDefault="00D95576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</w:rPr>
            </w:pPr>
            <w:r w:rsidRPr="00604BAE">
              <w:rPr>
                <w:rFonts w:ascii="Corbel" w:hAnsi="Corbel"/>
                <w:b w:val="0"/>
                <w:smallCaps w:val="0"/>
                <w:szCs w:val="24"/>
              </w:rPr>
              <w:t xml:space="preserve">Karaś P., Edukacja zdalna - gdy nie ma alternatywy w czasie pandemii [w:] Wspólna szkoła wspierana edukacją zdalną, S. Dylak, A. B. Kwiatkowska, Z. Nowakowski, B. Przyborowska (red.) 2021, </w:t>
            </w:r>
            <w:r w:rsidR="00FF7F6B" w:rsidRPr="00604BAE">
              <w:rPr>
                <w:rFonts w:ascii="Corbel" w:hAnsi="Corbel"/>
                <w:b w:val="0"/>
                <w:smallCaps w:val="0"/>
                <w:szCs w:val="24"/>
              </w:rPr>
              <w:t>https://wspolna-szkola.pcss.pl/edukacja-zdalna-gdy-nie-ma-alternatywy-w-czasie-pandemii-2</w:t>
            </w:r>
          </w:p>
          <w:p w:rsidR="009535E9" w:rsidRPr="00604BAE" w:rsidRDefault="00FF7F6B" w:rsidP="00FF7F6B">
            <w:pPr>
              <w:pStyle w:val="wysuniecie"/>
              <w:ind w:left="339" w:hanging="339"/>
              <w:jc w:val="left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>Szlagor P., Moodle: najlepsza platforma edukacyjna, https://www.komputerswiat.pl/poradniki/sprzet/moodle-najlepsza-platforma-edukacyjna/wz5j35f [21 marzec 2020 r.]</w:t>
            </w:r>
          </w:p>
          <w:p w:rsidR="00FF7F6B" w:rsidRPr="00604BAE" w:rsidRDefault="009535E9" w:rsidP="00FF7F6B">
            <w:pPr>
              <w:pStyle w:val="wysuniecie"/>
              <w:ind w:left="339" w:hanging="339"/>
              <w:jc w:val="left"/>
              <w:rPr>
                <w:rFonts w:ascii="Corbel" w:hAnsi="Corbel"/>
                <w:sz w:val="24"/>
                <w:szCs w:val="24"/>
              </w:rPr>
            </w:pPr>
            <w:r w:rsidRPr="00604BAE">
              <w:rPr>
                <w:rFonts w:ascii="Corbel" w:hAnsi="Corbel"/>
                <w:sz w:val="24"/>
                <w:szCs w:val="24"/>
              </w:rPr>
              <w:t xml:space="preserve"> Nowak T., Jakie są efekty e-learningu, https://deltatraining.pl/najwazniejsze-artykuly/jakie-sa-efekty-e-learningu/</w:t>
            </w:r>
          </w:p>
          <w:p w:rsidR="00FF7F6B" w:rsidRPr="00604BAE" w:rsidRDefault="00FF7F6B" w:rsidP="009F2AB6">
            <w:pPr>
              <w:pStyle w:val="Punktygwne"/>
              <w:spacing w:before="0" w:after="0"/>
              <w:ind w:left="339" w:hanging="339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2AA" w:rsidRDefault="002E52AA" w:rsidP="00C16ABF">
      <w:pPr>
        <w:spacing w:after="0" w:line="240" w:lineRule="auto"/>
      </w:pPr>
      <w:r>
        <w:separator/>
      </w:r>
    </w:p>
  </w:endnote>
  <w:endnote w:type="continuationSeparator" w:id="1">
    <w:p w:rsidR="002E52AA" w:rsidRDefault="002E52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2AA" w:rsidRDefault="002E52AA" w:rsidP="00C16ABF">
      <w:pPr>
        <w:spacing w:after="0" w:line="240" w:lineRule="auto"/>
      </w:pPr>
      <w:r>
        <w:separator/>
      </w:r>
    </w:p>
  </w:footnote>
  <w:footnote w:type="continuationSeparator" w:id="1">
    <w:p w:rsidR="002E52AA" w:rsidRDefault="002E52A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2CF"/>
    <w:rsid w:val="00015B8F"/>
    <w:rsid w:val="00020A0E"/>
    <w:rsid w:val="00022ECE"/>
    <w:rsid w:val="00034C90"/>
    <w:rsid w:val="00042A51"/>
    <w:rsid w:val="00042D2E"/>
    <w:rsid w:val="0004351A"/>
    <w:rsid w:val="00044C82"/>
    <w:rsid w:val="00064767"/>
    <w:rsid w:val="00070ED6"/>
    <w:rsid w:val="000742DC"/>
    <w:rsid w:val="0008032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F0F"/>
    <w:rsid w:val="000B73B3"/>
    <w:rsid w:val="000D04B0"/>
    <w:rsid w:val="000F1C57"/>
    <w:rsid w:val="000F5382"/>
    <w:rsid w:val="000F5615"/>
    <w:rsid w:val="001056D1"/>
    <w:rsid w:val="001107F3"/>
    <w:rsid w:val="00124BFF"/>
    <w:rsid w:val="0012560E"/>
    <w:rsid w:val="00127108"/>
    <w:rsid w:val="00134B13"/>
    <w:rsid w:val="00136E83"/>
    <w:rsid w:val="00146811"/>
    <w:rsid w:val="00146BC0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B3020"/>
    <w:rsid w:val="001C3F53"/>
    <w:rsid w:val="001D657B"/>
    <w:rsid w:val="001D7B54"/>
    <w:rsid w:val="001E0209"/>
    <w:rsid w:val="001E1687"/>
    <w:rsid w:val="001F2CA2"/>
    <w:rsid w:val="00205DF2"/>
    <w:rsid w:val="002144C0"/>
    <w:rsid w:val="00214AD9"/>
    <w:rsid w:val="0022477D"/>
    <w:rsid w:val="00224B49"/>
    <w:rsid w:val="002278A9"/>
    <w:rsid w:val="002336F9"/>
    <w:rsid w:val="0024028F"/>
    <w:rsid w:val="00244ABC"/>
    <w:rsid w:val="00253864"/>
    <w:rsid w:val="00281FF2"/>
    <w:rsid w:val="002857DE"/>
    <w:rsid w:val="00291567"/>
    <w:rsid w:val="002A22BF"/>
    <w:rsid w:val="002A2389"/>
    <w:rsid w:val="002A5ED2"/>
    <w:rsid w:val="002A671D"/>
    <w:rsid w:val="002B4D55"/>
    <w:rsid w:val="002B5EA0"/>
    <w:rsid w:val="002B6119"/>
    <w:rsid w:val="002C1F06"/>
    <w:rsid w:val="002D3375"/>
    <w:rsid w:val="002D373D"/>
    <w:rsid w:val="002D73D4"/>
    <w:rsid w:val="002E52AA"/>
    <w:rsid w:val="002F02A3"/>
    <w:rsid w:val="002F4ABE"/>
    <w:rsid w:val="003018BA"/>
    <w:rsid w:val="0030395F"/>
    <w:rsid w:val="00305C92"/>
    <w:rsid w:val="00311043"/>
    <w:rsid w:val="003151C5"/>
    <w:rsid w:val="003226B2"/>
    <w:rsid w:val="003310F1"/>
    <w:rsid w:val="003343CF"/>
    <w:rsid w:val="00346FE9"/>
    <w:rsid w:val="0034759A"/>
    <w:rsid w:val="003503F6"/>
    <w:rsid w:val="003530DD"/>
    <w:rsid w:val="00363F78"/>
    <w:rsid w:val="003924AC"/>
    <w:rsid w:val="00395926"/>
    <w:rsid w:val="003A0A5B"/>
    <w:rsid w:val="003A1176"/>
    <w:rsid w:val="003A240C"/>
    <w:rsid w:val="003A7E51"/>
    <w:rsid w:val="003C0BAE"/>
    <w:rsid w:val="003D18A9"/>
    <w:rsid w:val="003D6CE2"/>
    <w:rsid w:val="003E1941"/>
    <w:rsid w:val="003E2FE6"/>
    <w:rsid w:val="003E49D5"/>
    <w:rsid w:val="003F38C0"/>
    <w:rsid w:val="00402ED8"/>
    <w:rsid w:val="004137F6"/>
    <w:rsid w:val="00414E3C"/>
    <w:rsid w:val="00416505"/>
    <w:rsid w:val="00421007"/>
    <w:rsid w:val="0042244A"/>
    <w:rsid w:val="0042745A"/>
    <w:rsid w:val="00431D5C"/>
    <w:rsid w:val="004362C6"/>
    <w:rsid w:val="00437FA2"/>
    <w:rsid w:val="00445970"/>
    <w:rsid w:val="0045729E"/>
    <w:rsid w:val="00460E4E"/>
    <w:rsid w:val="00461116"/>
    <w:rsid w:val="00461EFC"/>
    <w:rsid w:val="004652C2"/>
    <w:rsid w:val="00465345"/>
    <w:rsid w:val="0046583C"/>
    <w:rsid w:val="004706D1"/>
    <w:rsid w:val="00471326"/>
    <w:rsid w:val="00474E94"/>
    <w:rsid w:val="0047598D"/>
    <w:rsid w:val="004840FD"/>
    <w:rsid w:val="00490F7D"/>
    <w:rsid w:val="00491678"/>
    <w:rsid w:val="004968E2"/>
    <w:rsid w:val="004A3EEA"/>
    <w:rsid w:val="004A4D1F"/>
    <w:rsid w:val="004B1415"/>
    <w:rsid w:val="004D5282"/>
    <w:rsid w:val="004F1551"/>
    <w:rsid w:val="004F501A"/>
    <w:rsid w:val="004F55A3"/>
    <w:rsid w:val="0050496F"/>
    <w:rsid w:val="00513B6F"/>
    <w:rsid w:val="005152B7"/>
    <w:rsid w:val="00515F5B"/>
    <w:rsid w:val="00517C63"/>
    <w:rsid w:val="00522D8F"/>
    <w:rsid w:val="00526C94"/>
    <w:rsid w:val="005363C4"/>
    <w:rsid w:val="00536BDE"/>
    <w:rsid w:val="00537E1D"/>
    <w:rsid w:val="0054126A"/>
    <w:rsid w:val="00543ACC"/>
    <w:rsid w:val="0056696D"/>
    <w:rsid w:val="00573EF9"/>
    <w:rsid w:val="00584461"/>
    <w:rsid w:val="0059484D"/>
    <w:rsid w:val="005A0855"/>
    <w:rsid w:val="005A3196"/>
    <w:rsid w:val="005C080F"/>
    <w:rsid w:val="005C55E5"/>
    <w:rsid w:val="005C696A"/>
    <w:rsid w:val="005E6E85"/>
    <w:rsid w:val="005F31D2"/>
    <w:rsid w:val="005F7A93"/>
    <w:rsid w:val="00604BAE"/>
    <w:rsid w:val="0061029B"/>
    <w:rsid w:val="00614FB9"/>
    <w:rsid w:val="00617230"/>
    <w:rsid w:val="00621CE1"/>
    <w:rsid w:val="00622E1C"/>
    <w:rsid w:val="0062654C"/>
    <w:rsid w:val="00627FC9"/>
    <w:rsid w:val="006303AC"/>
    <w:rsid w:val="00631A24"/>
    <w:rsid w:val="00631CD7"/>
    <w:rsid w:val="00635D4E"/>
    <w:rsid w:val="00636EEF"/>
    <w:rsid w:val="00647FA8"/>
    <w:rsid w:val="006501C1"/>
    <w:rsid w:val="00650C5F"/>
    <w:rsid w:val="00654934"/>
    <w:rsid w:val="00660BE1"/>
    <w:rsid w:val="006620D9"/>
    <w:rsid w:val="006633AA"/>
    <w:rsid w:val="006648B8"/>
    <w:rsid w:val="00671958"/>
    <w:rsid w:val="00675843"/>
    <w:rsid w:val="00684975"/>
    <w:rsid w:val="00696477"/>
    <w:rsid w:val="006D050F"/>
    <w:rsid w:val="006D260A"/>
    <w:rsid w:val="006D4C30"/>
    <w:rsid w:val="006D6139"/>
    <w:rsid w:val="006E2910"/>
    <w:rsid w:val="006E5D65"/>
    <w:rsid w:val="006F1282"/>
    <w:rsid w:val="006F1FBC"/>
    <w:rsid w:val="006F31E2"/>
    <w:rsid w:val="00706544"/>
    <w:rsid w:val="007072BA"/>
    <w:rsid w:val="0071620A"/>
    <w:rsid w:val="007236E0"/>
    <w:rsid w:val="00724677"/>
    <w:rsid w:val="00725459"/>
    <w:rsid w:val="00730AA9"/>
    <w:rsid w:val="007327BD"/>
    <w:rsid w:val="00734608"/>
    <w:rsid w:val="00745302"/>
    <w:rsid w:val="007461D6"/>
    <w:rsid w:val="00746660"/>
    <w:rsid w:val="00746EC8"/>
    <w:rsid w:val="0075544D"/>
    <w:rsid w:val="00762251"/>
    <w:rsid w:val="00763BF1"/>
    <w:rsid w:val="00766FD4"/>
    <w:rsid w:val="0078168C"/>
    <w:rsid w:val="00787C2A"/>
    <w:rsid w:val="0079088A"/>
    <w:rsid w:val="00790E27"/>
    <w:rsid w:val="007A4022"/>
    <w:rsid w:val="007A6E6E"/>
    <w:rsid w:val="007B0C31"/>
    <w:rsid w:val="007C1855"/>
    <w:rsid w:val="007C3299"/>
    <w:rsid w:val="007C3BCC"/>
    <w:rsid w:val="007C4546"/>
    <w:rsid w:val="007C4888"/>
    <w:rsid w:val="007D08F9"/>
    <w:rsid w:val="007D22B0"/>
    <w:rsid w:val="007D6E56"/>
    <w:rsid w:val="007F1652"/>
    <w:rsid w:val="007F4155"/>
    <w:rsid w:val="007F665C"/>
    <w:rsid w:val="008105FD"/>
    <w:rsid w:val="0081554D"/>
    <w:rsid w:val="00816139"/>
    <w:rsid w:val="0081707E"/>
    <w:rsid w:val="008449B3"/>
    <w:rsid w:val="0085747A"/>
    <w:rsid w:val="00884922"/>
    <w:rsid w:val="00885F64"/>
    <w:rsid w:val="00885F9E"/>
    <w:rsid w:val="00890DDB"/>
    <w:rsid w:val="008917F9"/>
    <w:rsid w:val="008935F5"/>
    <w:rsid w:val="008A45F7"/>
    <w:rsid w:val="008A6D46"/>
    <w:rsid w:val="008B6164"/>
    <w:rsid w:val="008C0CC0"/>
    <w:rsid w:val="008C19A9"/>
    <w:rsid w:val="008C379D"/>
    <w:rsid w:val="008C5147"/>
    <w:rsid w:val="008C5359"/>
    <w:rsid w:val="008C5363"/>
    <w:rsid w:val="008D0482"/>
    <w:rsid w:val="008D3DFB"/>
    <w:rsid w:val="008E3225"/>
    <w:rsid w:val="008E64F4"/>
    <w:rsid w:val="008F12C9"/>
    <w:rsid w:val="008F6E29"/>
    <w:rsid w:val="00916188"/>
    <w:rsid w:val="00923D7D"/>
    <w:rsid w:val="009320DD"/>
    <w:rsid w:val="009508DF"/>
    <w:rsid w:val="00950DAC"/>
    <w:rsid w:val="0095310B"/>
    <w:rsid w:val="009535E9"/>
    <w:rsid w:val="00954A07"/>
    <w:rsid w:val="009607A1"/>
    <w:rsid w:val="00960DF3"/>
    <w:rsid w:val="00972C7E"/>
    <w:rsid w:val="009756D2"/>
    <w:rsid w:val="00997F14"/>
    <w:rsid w:val="009A78D9"/>
    <w:rsid w:val="009B1DF6"/>
    <w:rsid w:val="009C1331"/>
    <w:rsid w:val="009C3E31"/>
    <w:rsid w:val="009C4200"/>
    <w:rsid w:val="009C54AE"/>
    <w:rsid w:val="009C788E"/>
    <w:rsid w:val="009E3B41"/>
    <w:rsid w:val="009F2AB6"/>
    <w:rsid w:val="009F3C5C"/>
    <w:rsid w:val="009F4610"/>
    <w:rsid w:val="00A00ECC"/>
    <w:rsid w:val="00A14F35"/>
    <w:rsid w:val="00A155EE"/>
    <w:rsid w:val="00A2245B"/>
    <w:rsid w:val="00A25B1B"/>
    <w:rsid w:val="00A30110"/>
    <w:rsid w:val="00A36899"/>
    <w:rsid w:val="00A371F6"/>
    <w:rsid w:val="00A43BF6"/>
    <w:rsid w:val="00A43E98"/>
    <w:rsid w:val="00A53FA5"/>
    <w:rsid w:val="00A54817"/>
    <w:rsid w:val="00A601C8"/>
    <w:rsid w:val="00A60799"/>
    <w:rsid w:val="00A7177E"/>
    <w:rsid w:val="00A83C09"/>
    <w:rsid w:val="00A84C85"/>
    <w:rsid w:val="00A94823"/>
    <w:rsid w:val="00A97DE1"/>
    <w:rsid w:val="00AB053C"/>
    <w:rsid w:val="00AB0B46"/>
    <w:rsid w:val="00AC627F"/>
    <w:rsid w:val="00AD1146"/>
    <w:rsid w:val="00AD27D3"/>
    <w:rsid w:val="00AD66D6"/>
    <w:rsid w:val="00AE1160"/>
    <w:rsid w:val="00AE203C"/>
    <w:rsid w:val="00AE2E74"/>
    <w:rsid w:val="00AE5FCB"/>
    <w:rsid w:val="00AE73E0"/>
    <w:rsid w:val="00AF2C1E"/>
    <w:rsid w:val="00B06142"/>
    <w:rsid w:val="00B135B1"/>
    <w:rsid w:val="00B14919"/>
    <w:rsid w:val="00B205A6"/>
    <w:rsid w:val="00B21EC8"/>
    <w:rsid w:val="00B3130B"/>
    <w:rsid w:val="00B40ADB"/>
    <w:rsid w:val="00B43B77"/>
    <w:rsid w:val="00B43E80"/>
    <w:rsid w:val="00B57B73"/>
    <w:rsid w:val="00B607DB"/>
    <w:rsid w:val="00B66529"/>
    <w:rsid w:val="00B66BE3"/>
    <w:rsid w:val="00B75946"/>
    <w:rsid w:val="00B8056E"/>
    <w:rsid w:val="00B819C8"/>
    <w:rsid w:val="00B82308"/>
    <w:rsid w:val="00B84D88"/>
    <w:rsid w:val="00B90885"/>
    <w:rsid w:val="00B91013"/>
    <w:rsid w:val="00B9517A"/>
    <w:rsid w:val="00B96468"/>
    <w:rsid w:val="00BB4D51"/>
    <w:rsid w:val="00BB520A"/>
    <w:rsid w:val="00BB7788"/>
    <w:rsid w:val="00BC1F53"/>
    <w:rsid w:val="00BD3869"/>
    <w:rsid w:val="00BD66E9"/>
    <w:rsid w:val="00BD6FF4"/>
    <w:rsid w:val="00BF1B0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813"/>
    <w:rsid w:val="00C4057D"/>
    <w:rsid w:val="00C51BD3"/>
    <w:rsid w:val="00C56036"/>
    <w:rsid w:val="00C61DC5"/>
    <w:rsid w:val="00C67E92"/>
    <w:rsid w:val="00C70A26"/>
    <w:rsid w:val="00C766DF"/>
    <w:rsid w:val="00C83175"/>
    <w:rsid w:val="00C94B98"/>
    <w:rsid w:val="00C9675A"/>
    <w:rsid w:val="00CA13C2"/>
    <w:rsid w:val="00CA2B96"/>
    <w:rsid w:val="00CA5089"/>
    <w:rsid w:val="00CB42CB"/>
    <w:rsid w:val="00CD6897"/>
    <w:rsid w:val="00CE5BAC"/>
    <w:rsid w:val="00CF25BE"/>
    <w:rsid w:val="00CF513A"/>
    <w:rsid w:val="00CF78ED"/>
    <w:rsid w:val="00D02B25"/>
    <w:rsid w:val="00D02EBA"/>
    <w:rsid w:val="00D17C3C"/>
    <w:rsid w:val="00D26B2C"/>
    <w:rsid w:val="00D333C1"/>
    <w:rsid w:val="00D352C9"/>
    <w:rsid w:val="00D425B2"/>
    <w:rsid w:val="00D428D6"/>
    <w:rsid w:val="00D552B2"/>
    <w:rsid w:val="00D608D1"/>
    <w:rsid w:val="00D74119"/>
    <w:rsid w:val="00D8075B"/>
    <w:rsid w:val="00D8678B"/>
    <w:rsid w:val="00D86C67"/>
    <w:rsid w:val="00D95576"/>
    <w:rsid w:val="00D97EC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D8C"/>
    <w:rsid w:val="00E51E44"/>
    <w:rsid w:val="00E53074"/>
    <w:rsid w:val="00E63348"/>
    <w:rsid w:val="00E675BA"/>
    <w:rsid w:val="00E71364"/>
    <w:rsid w:val="00E777DA"/>
    <w:rsid w:val="00E77E88"/>
    <w:rsid w:val="00E8107D"/>
    <w:rsid w:val="00E81B90"/>
    <w:rsid w:val="00E9478B"/>
    <w:rsid w:val="00E960BB"/>
    <w:rsid w:val="00EA169C"/>
    <w:rsid w:val="00EA2074"/>
    <w:rsid w:val="00EA4832"/>
    <w:rsid w:val="00EA4E9D"/>
    <w:rsid w:val="00EA4FA6"/>
    <w:rsid w:val="00EB12B2"/>
    <w:rsid w:val="00EC4899"/>
    <w:rsid w:val="00EC6EB4"/>
    <w:rsid w:val="00ED03AB"/>
    <w:rsid w:val="00ED121F"/>
    <w:rsid w:val="00ED32D2"/>
    <w:rsid w:val="00EE32DE"/>
    <w:rsid w:val="00EE5457"/>
    <w:rsid w:val="00F0568C"/>
    <w:rsid w:val="00F070AB"/>
    <w:rsid w:val="00F149F3"/>
    <w:rsid w:val="00F17567"/>
    <w:rsid w:val="00F27A7B"/>
    <w:rsid w:val="00F37F8C"/>
    <w:rsid w:val="00F526AF"/>
    <w:rsid w:val="00F617C3"/>
    <w:rsid w:val="00F7066B"/>
    <w:rsid w:val="00F83B28"/>
    <w:rsid w:val="00FA21BD"/>
    <w:rsid w:val="00FA46E5"/>
    <w:rsid w:val="00FB7DBA"/>
    <w:rsid w:val="00FC1C25"/>
    <w:rsid w:val="00FC2DB1"/>
    <w:rsid w:val="00FC3F45"/>
    <w:rsid w:val="00FD503F"/>
    <w:rsid w:val="00FD7589"/>
    <w:rsid w:val="00FF016A"/>
    <w:rsid w:val="00FF1401"/>
    <w:rsid w:val="00FF5E7D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wysuniecie">
    <w:name w:val="wysuniecie"/>
    <w:basedOn w:val="Normalny"/>
    <w:qFormat/>
    <w:rsid w:val="006633AA"/>
    <w:pPr>
      <w:spacing w:after="0" w:line="240" w:lineRule="auto"/>
      <w:ind w:left="709" w:hanging="709"/>
      <w:jc w:val="both"/>
    </w:pPr>
    <w:rPr>
      <w:sz w:val="20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6E2910"/>
  </w:style>
  <w:style w:type="paragraph" w:styleId="NormalnyWeb">
    <w:name w:val="Normal (Web)"/>
    <w:basedOn w:val="Normalny"/>
    <w:uiPriority w:val="99"/>
    <w:unhideWhenUsed/>
    <w:rsid w:val="006265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676BE-B6EC-42F7-8071-9DD2555F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1154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12</cp:revision>
  <cp:lastPrinted>2020-01-14T11:16:00Z</cp:lastPrinted>
  <dcterms:created xsi:type="dcterms:W3CDTF">2025-04-11T17:34:00Z</dcterms:created>
  <dcterms:modified xsi:type="dcterms:W3CDTF">2025-09-23T10:25:00Z</dcterms:modified>
</cp:coreProperties>
</file>